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11" w:rsidRPr="00372A2C" w:rsidRDefault="00303911" w:rsidP="00372A2C">
      <w:pPr>
        <w:shd w:val="clear" w:color="auto" w:fill="FFFFFF"/>
        <w:spacing w:after="0" w:line="240" w:lineRule="auto"/>
        <w:ind w:left="5812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72A2C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303911" w:rsidRPr="00372A2C" w:rsidRDefault="00303911" w:rsidP="00372A2C">
      <w:pPr>
        <w:shd w:val="clear" w:color="auto" w:fill="FFFFFF"/>
        <w:spacing w:after="0" w:line="240" w:lineRule="auto"/>
        <w:ind w:left="53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     Председатель оргкомитета </w:t>
      </w:r>
    </w:p>
    <w:p w:rsidR="00303911" w:rsidRPr="00372A2C" w:rsidRDefault="00303911" w:rsidP="00372A2C">
      <w:pPr>
        <w:shd w:val="clear" w:color="auto" w:fill="FFFFFF"/>
        <w:spacing w:after="0" w:line="240" w:lineRule="auto"/>
        <w:ind w:left="5398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      районной олимпиады</w:t>
      </w:r>
    </w:p>
    <w:p w:rsidR="00303911" w:rsidRPr="00372A2C" w:rsidRDefault="00303911" w:rsidP="00372A2C">
      <w:pPr>
        <w:shd w:val="clear" w:color="auto" w:fill="FFFFFF"/>
        <w:spacing w:after="0" w:line="240" w:lineRule="auto"/>
        <w:ind w:left="5398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58510E">
        <w:rPr>
          <w:rFonts w:ascii="Times New Roman" w:hAnsi="Times New Roman" w:cs="Times New Roman"/>
          <w:b/>
          <w:bCs/>
          <w:sz w:val="28"/>
          <w:szCs w:val="28"/>
        </w:rPr>
        <w:t>«подпись»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 xml:space="preserve"> </w:t>
      </w:r>
      <w:r w:rsidRPr="00372A2C">
        <w:rPr>
          <w:rFonts w:ascii="Times New Roman" w:hAnsi="Times New Roman" w:cs="Times New Roman"/>
          <w:b/>
          <w:bCs/>
          <w:sz w:val="28"/>
          <w:szCs w:val="28"/>
          <w:lang w:val="be-BY"/>
        </w:rPr>
        <w:t>О.З. Тарасюк</w:t>
      </w:r>
    </w:p>
    <w:p w:rsidR="00303911" w:rsidRPr="00372A2C" w:rsidRDefault="00303911" w:rsidP="00372A2C">
      <w:pPr>
        <w:shd w:val="clear" w:color="auto" w:fill="FFFFFF"/>
        <w:spacing w:after="0" w:line="240" w:lineRule="auto"/>
        <w:ind w:left="5398"/>
        <w:rPr>
          <w:rFonts w:ascii="Times New Roman" w:hAnsi="Times New Roman" w:cs="Times New Roman"/>
          <w:b/>
          <w:bCs/>
          <w:sz w:val="28"/>
          <w:szCs w:val="28"/>
        </w:rPr>
      </w:pPr>
      <w:r w:rsidRPr="0058510E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72A2C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октября  </w:t>
      </w: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2017 г. </w:t>
      </w:r>
    </w:p>
    <w:p w:rsidR="00303911" w:rsidRPr="00372A2C" w:rsidRDefault="00303911" w:rsidP="00372A2C">
      <w:pPr>
        <w:shd w:val="clear" w:color="auto" w:fill="FFFFFF"/>
        <w:spacing w:after="0" w:line="240" w:lineRule="auto"/>
        <w:ind w:left="5398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372A2C" w:rsidRDefault="00303911" w:rsidP="00372A2C">
      <w:pPr>
        <w:shd w:val="clear" w:color="auto" w:fill="FFFFFF"/>
        <w:spacing w:after="0" w:line="240" w:lineRule="auto"/>
        <w:ind w:left="5398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372A2C" w:rsidRDefault="00303911" w:rsidP="00372A2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>Республиканская олимпиада</w:t>
      </w:r>
    </w:p>
    <w:p w:rsidR="00303911" w:rsidRPr="00372A2C" w:rsidRDefault="00303911" w:rsidP="00372A2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«География»</w:t>
      </w:r>
    </w:p>
    <w:p w:rsidR="00303911" w:rsidRPr="00372A2C" w:rsidRDefault="00303911" w:rsidP="00372A2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 xml:space="preserve">Первый этап </w:t>
      </w:r>
    </w:p>
    <w:p w:rsidR="00303911" w:rsidRPr="00372A2C" w:rsidRDefault="00303911" w:rsidP="00372A2C">
      <w:pPr>
        <w:pStyle w:val="1"/>
        <w:tabs>
          <w:tab w:val="left" w:pos="414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303911" w:rsidRPr="00372A2C" w:rsidRDefault="00303911" w:rsidP="00372A2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7662D0" w:rsidRDefault="00303911" w:rsidP="004F0086">
      <w:pPr>
        <w:pStyle w:val="NoSpacing"/>
        <w:rPr>
          <w:rFonts w:ascii="Times New Roman" w:hAnsi="Times New Roman" w:cs="Times New Roman"/>
          <w:i/>
          <w:iCs/>
          <w:sz w:val="28"/>
          <w:szCs w:val="28"/>
        </w:rPr>
      </w:pPr>
      <w:r w:rsidRPr="007662D0">
        <w:rPr>
          <w:rStyle w:val="FontStyle33"/>
          <w:i/>
          <w:iCs/>
          <w:sz w:val="28"/>
          <w:szCs w:val="28"/>
        </w:rPr>
        <w:t>Максимальное количество баллов-90</w:t>
      </w:r>
      <w:r w:rsidRPr="007662D0">
        <w:rPr>
          <w:rStyle w:val="FontStyle31"/>
          <w:i/>
          <w:iCs/>
          <w:sz w:val="28"/>
          <w:szCs w:val="28"/>
        </w:rPr>
        <w:t>.</w:t>
      </w:r>
      <w:r w:rsidRPr="007662D0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</w:p>
    <w:p w:rsidR="00303911" w:rsidRPr="007662D0" w:rsidRDefault="00303911" w:rsidP="004F0086">
      <w:pPr>
        <w:pStyle w:val="NoSpacing"/>
        <w:rPr>
          <w:rFonts w:ascii="Times New Roman" w:hAnsi="Times New Roman" w:cs="Times New Roman"/>
          <w:i/>
          <w:iCs/>
          <w:sz w:val="28"/>
          <w:szCs w:val="28"/>
        </w:rPr>
      </w:pPr>
      <w:r w:rsidRPr="007662D0">
        <w:rPr>
          <w:rFonts w:ascii="Times New Roman" w:hAnsi="Times New Roman" w:cs="Times New Roman"/>
          <w:i/>
          <w:iCs/>
          <w:sz w:val="28"/>
          <w:szCs w:val="28"/>
        </w:rPr>
        <w:t>Время выполнения заданий 120 минут.</w:t>
      </w:r>
    </w:p>
    <w:p w:rsidR="00303911" w:rsidRPr="00D513C0" w:rsidRDefault="00303911" w:rsidP="00372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372A2C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7662D0" w:rsidRDefault="00303911" w:rsidP="0092027D">
      <w:pPr>
        <w:rPr>
          <w:rFonts w:ascii="Times New Roman" w:hAnsi="Times New Roman" w:cs="Times New Roman"/>
          <w:sz w:val="28"/>
          <w:szCs w:val="28"/>
        </w:rPr>
      </w:pPr>
      <w:r w:rsidRPr="004F0086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75427E">
        <w:rPr>
          <w:rFonts w:ascii="Times New Roman" w:hAnsi="Times New Roman" w:cs="Times New Roman"/>
          <w:b/>
          <w:bCs/>
          <w:sz w:val="28"/>
          <w:szCs w:val="28"/>
        </w:rPr>
        <w:t xml:space="preserve">лок 1.     </w:t>
      </w:r>
      <w:r w:rsidRPr="007662D0">
        <w:rPr>
          <w:rFonts w:ascii="Times New Roman" w:hAnsi="Times New Roman" w:cs="Times New Roman"/>
          <w:sz w:val="28"/>
          <w:szCs w:val="28"/>
        </w:rPr>
        <w:t>Максимальная  сумма 60 баллов</w:t>
      </w:r>
    </w:p>
    <w:p w:rsidR="00303911" w:rsidRPr="0075427E" w:rsidRDefault="00303911" w:rsidP="00372A2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27E">
        <w:rPr>
          <w:rFonts w:ascii="Times New Roman" w:hAnsi="Times New Roman" w:cs="Times New Roman"/>
          <w:b/>
          <w:bCs/>
          <w:sz w:val="28"/>
          <w:szCs w:val="28"/>
        </w:rPr>
        <w:t>Исправьте смысловые ошибки, если они имеются.</w:t>
      </w:r>
    </w:p>
    <w:p w:rsidR="00303911" w:rsidRPr="00372A2C" w:rsidRDefault="00303911" w:rsidP="00372A2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1.</w:t>
      </w:r>
      <w:r w:rsidRPr="00372A2C">
        <w:rPr>
          <w:rFonts w:ascii="Times New Roman" w:hAnsi="Times New Roman" w:cs="Times New Roman"/>
          <w:b/>
          <w:bCs/>
          <w:sz w:val="28"/>
          <w:szCs w:val="28"/>
          <w:u w:val="single"/>
        </w:rPr>
        <w:t>ЮЖНАЯ АМЕРИКА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5427E">
        <w:rPr>
          <w:rFonts w:ascii="Times New Roman" w:hAnsi="Times New Roman" w:cs="Times New Roman"/>
          <w:sz w:val="28"/>
          <w:szCs w:val="28"/>
        </w:rPr>
        <w:t>Коренными жителями материка являются метисы.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5427E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сочайший в мире водопад Игуасу.</w:t>
      </w:r>
      <w:r w:rsidRPr="0075427E">
        <w:rPr>
          <w:rFonts w:ascii="Times New Roman" w:hAnsi="Times New Roman" w:cs="Times New Roman"/>
          <w:sz w:val="28"/>
          <w:szCs w:val="28"/>
        </w:rPr>
        <w:t xml:space="preserve"> Его высота более 1 км.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5427E">
        <w:rPr>
          <w:rFonts w:ascii="Times New Roman" w:hAnsi="Times New Roman" w:cs="Times New Roman"/>
          <w:sz w:val="28"/>
          <w:szCs w:val="28"/>
        </w:rPr>
        <w:t>Долина реки Амазонки плотно заселена. На ней расположены крупнейшие города  Южной Америки.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Г) Морские отливы движутся вверх по реке.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Д) Озеро Титикака (в переводе с японского означает «папа»  и «мама») соединяется с океаном несколькими реками, поэтому в озере обитают морские рыбы.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372A2C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  <w:u w:val="single"/>
        </w:rPr>
        <w:t>2.  АФРИКА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А) Давид Ливингстон более тринадцати лет провёл среди просторов африканского  континента, изучая природу и народы Сахары, берега рек Нигер  и Сенегал.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Б) Американский биолог  В.В. Юнкер определил, что Африка является родиной многих растений, выращиваемых теперь человечеством.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В) Очертания материка стали известны благодаря португальцам, которые искали морской путь в Японию. В 1498 году  Бартоломеу  Диаш  прошёл вдоль берегов, оставив далеко позади крайнюю точку континента, и нанёс на карту контуры всего материка.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Г) «Зарождающимся океаном « можно назвать Средиземное море, так как литосферные  плиты в его пределах двигаются в противоположных направлениях со скоростью до 50 см в год.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Д) Эфиопское нагорье расположено в зоне рифта, покрыто мощной толщей осадочных пород, а недра его богаты месторождениями каменного угля.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372A2C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  <w:u w:val="single"/>
        </w:rPr>
        <w:t>3. АВСТРАЛИЯ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А) Большой Водораздельный хребет   Австралийские Альпы обозначают одни и те же территории.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Б) На материке, как и в Северной Америке, нет действующих вулканов, а землетрясения случаются лишь изредка.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В) Австралия благодаря своему позднему возникновению очень богата минеральными ресурсами.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Г) Наиболее низкая часть материка имеет абсолютную высоту до 100м. Это Центральная равнина, где находится долина реки Купер-Крик и множество солёных озёр.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Д)  Материк Австралия расположен в пределах Афро-Австралийской платформы. В западной части континента распространены области древней складчатости (т. е. древние горы), которые в рельефе представлены слабо  разрушенными  низкими горами.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372A2C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  <w:u w:val="single"/>
        </w:rPr>
        <w:t>4.АНТАРКТИДА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А) Материк расположен  в северном, западном и восточном полушариях.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Б) Американский путешественник впервые достигший точки южного полюса.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В) Здесь обитают пингвины, белые медведи, тюлени, морские котики.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Г) Самое  мощное  течение, омывающее берега материка, является Гольфстрим.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Д) Ближайшим материком – соседом Антарктиды является Африка.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372A2C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  <w:u w:val="single"/>
        </w:rPr>
        <w:t>5.СЕВЕРНАЯ  АМЕРИКА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А) Аппалачи являются самыми высокими горами  материка.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Б) Самая длинная и полноводная река  Миссисипи берёт начало в Аппалачах и впадает в  Мексиканский залив.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В) В осадочных горных породах на побережье Мексиканского залива находятся месторождения каменного угля.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Г) Самым жарким и засушливым местом материка является  пустыня Калахари.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Д) Америка-это часть света, название государства, материк, часть Латинской Америки.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372A2C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72A2C">
        <w:rPr>
          <w:rFonts w:ascii="Times New Roman" w:hAnsi="Times New Roman" w:cs="Times New Roman"/>
          <w:b/>
          <w:bCs/>
          <w:sz w:val="28"/>
          <w:szCs w:val="28"/>
          <w:u w:val="single"/>
        </w:rPr>
        <w:t>6. ЕВРАЗИЯ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А) Материк состоит из трёх частей света: Европы, Азии и Африки.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Б) Самым большим по площади озером  является Каспийское море.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В) Материк расположен во всех климатических поясах земного шара.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Г) В Японии происходят землетрясения, так как здесь добывают много полезных ископаемых.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Д) Здесь расположены самые  высокие  горы Кордильеры.</w:t>
      </w:r>
      <w:r w:rsidRPr="00D51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75427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27E">
        <w:rPr>
          <w:rFonts w:ascii="Times New Roman" w:hAnsi="Times New Roman" w:cs="Times New Roman"/>
          <w:b/>
          <w:bCs/>
          <w:sz w:val="28"/>
          <w:szCs w:val="28"/>
        </w:rPr>
        <w:t xml:space="preserve">БЛОК 2.                           </w:t>
      </w:r>
      <w:r w:rsidRPr="007662D0">
        <w:rPr>
          <w:rFonts w:ascii="Times New Roman" w:hAnsi="Times New Roman" w:cs="Times New Roman"/>
          <w:sz w:val="28"/>
          <w:szCs w:val="28"/>
        </w:rPr>
        <w:t>10 баллов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 xml:space="preserve">1.Ветры издавна играют важную роль в хозяйственной деятельности человека. Что вам известно о «любимых торговых ветрах мореплавателей»?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Default="00303911" w:rsidP="007542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2.Четыре корабля медленно и бесшумно вошли в безмолвный, мрачный пролив. На берегу чернели холмы, низко нависло покрытое тучами небо, свинцом отливали тёмные воды; четыре корабля</w:t>
      </w:r>
      <w:r>
        <w:rPr>
          <w:rFonts w:ascii="Times New Roman" w:hAnsi="Times New Roman" w:cs="Times New Roman"/>
          <w:sz w:val="28"/>
          <w:szCs w:val="28"/>
        </w:rPr>
        <w:t xml:space="preserve"> тенями неслышно  скользили  по </w:t>
      </w:r>
      <w:r w:rsidRPr="0075427E">
        <w:rPr>
          <w:rFonts w:ascii="Times New Roman" w:hAnsi="Times New Roman" w:cs="Times New Roman"/>
          <w:sz w:val="28"/>
          <w:szCs w:val="28"/>
        </w:rPr>
        <w:t>этому призрачному миру. Ни одного живого существа вокруг, и всё же где-то должны быть люди, ибо в ночном мраке были видны неугасающие огни костров. Что это за корабли? Как называется этот впервые пройденный ими пролив? Как называется эта таинственная земля?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75427E" w:rsidRDefault="00303911" w:rsidP="0075427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27E">
        <w:rPr>
          <w:rFonts w:ascii="Times New Roman" w:hAnsi="Times New Roman" w:cs="Times New Roman"/>
          <w:b/>
          <w:bCs/>
          <w:sz w:val="28"/>
          <w:szCs w:val="28"/>
        </w:rPr>
        <w:t xml:space="preserve">БЛОК  3.                        </w:t>
      </w:r>
      <w:r w:rsidRPr="007662D0">
        <w:rPr>
          <w:rFonts w:ascii="Times New Roman" w:hAnsi="Times New Roman" w:cs="Times New Roman"/>
          <w:sz w:val="28"/>
          <w:szCs w:val="28"/>
        </w:rPr>
        <w:t>10 баллов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1.На каких материках нет государственных границ?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2.Назовите самое северное и самое южное государство мира.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3.Назовите самую высокогорную столицу.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4.Какой путь короче: железная дорога ил</w:t>
      </w:r>
      <w:r>
        <w:rPr>
          <w:rFonts w:ascii="Times New Roman" w:hAnsi="Times New Roman" w:cs="Times New Roman"/>
          <w:sz w:val="28"/>
          <w:szCs w:val="28"/>
        </w:rPr>
        <w:t>и автомагистраль Москва–Минск? 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>5.Какие госу</w:t>
      </w:r>
      <w:r>
        <w:rPr>
          <w:rFonts w:ascii="Times New Roman" w:hAnsi="Times New Roman" w:cs="Times New Roman"/>
          <w:sz w:val="28"/>
          <w:szCs w:val="28"/>
        </w:rPr>
        <w:t>дарства пересекает река Днепр? ____________________________________________________________________________________________________________________________________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75427E" w:rsidRDefault="00303911" w:rsidP="007542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27E">
        <w:rPr>
          <w:rFonts w:ascii="Times New Roman" w:hAnsi="Times New Roman" w:cs="Times New Roman"/>
          <w:b/>
          <w:bCs/>
          <w:sz w:val="28"/>
          <w:szCs w:val="28"/>
        </w:rPr>
        <w:t xml:space="preserve">БЛОК 4.                         </w:t>
      </w:r>
      <w:r w:rsidRPr="007662D0">
        <w:rPr>
          <w:rFonts w:ascii="Times New Roman" w:hAnsi="Times New Roman" w:cs="Times New Roman"/>
          <w:sz w:val="28"/>
          <w:szCs w:val="28"/>
        </w:rPr>
        <w:t>10 баллов</w:t>
      </w:r>
    </w:p>
    <w:p w:rsidR="00303911" w:rsidRPr="0075427E" w:rsidRDefault="00303911" w:rsidP="0075427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27E">
        <w:rPr>
          <w:rFonts w:ascii="Times New Roman" w:hAnsi="Times New Roman" w:cs="Times New Roman"/>
          <w:b/>
          <w:bCs/>
          <w:sz w:val="28"/>
          <w:szCs w:val="28"/>
        </w:rPr>
        <w:t>ЗАДАЧА</w:t>
      </w:r>
    </w:p>
    <w:p w:rsidR="00303911" w:rsidRPr="0075427E" w:rsidRDefault="00303911" w:rsidP="007542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7E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Pr="007542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5427E">
        <w:rPr>
          <w:rFonts w:ascii="Times New Roman" w:hAnsi="Times New Roman" w:cs="Times New Roman"/>
          <w:sz w:val="28"/>
          <w:szCs w:val="28"/>
        </w:rPr>
        <w:t xml:space="preserve"> численность населения в начале года составляла 520 человек. В течение года урове</w:t>
      </w:r>
      <w:r>
        <w:rPr>
          <w:rFonts w:ascii="Times New Roman" w:hAnsi="Times New Roman" w:cs="Times New Roman"/>
          <w:sz w:val="28"/>
          <w:szCs w:val="28"/>
        </w:rPr>
        <w:t>нь рождаемости составил 22%</w:t>
      </w:r>
      <w:r w:rsidRPr="007542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27E">
        <w:rPr>
          <w:rFonts w:ascii="Times New Roman" w:hAnsi="Times New Roman" w:cs="Times New Roman"/>
          <w:sz w:val="28"/>
          <w:szCs w:val="28"/>
        </w:rPr>
        <w:t>уровень смертности – 8%</w:t>
      </w:r>
      <w:r w:rsidRPr="0075427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75427E">
        <w:rPr>
          <w:rFonts w:ascii="Times New Roman" w:hAnsi="Times New Roman" w:cs="Times New Roman"/>
          <w:sz w:val="28"/>
          <w:szCs w:val="28"/>
        </w:rPr>
        <w:t>, а коэффициент сальдо миграции  – 6%</w:t>
      </w:r>
      <w:r w:rsidRPr="0075427E">
        <w:rPr>
          <w:rFonts w:ascii="Times New Roman" w:hAnsi="Times New Roman" w:cs="Times New Roman"/>
          <w:sz w:val="28"/>
          <w:szCs w:val="28"/>
          <w:vertAlign w:val="subscript"/>
        </w:rPr>
        <w:t xml:space="preserve">о. </w:t>
      </w:r>
      <w:r w:rsidRPr="0075427E">
        <w:rPr>
          <w:rFonts w:ascii="Times New Roman" w:hAnsi="Times New Roman" w:cs="Times New Roman"/>
          <w:sz w:val="28"/>
          <w:szCs w:val="28"/>
        </w:rPr>
        <w:t>Какова будет числе</w:t>
      </w:r>
      <w:r>
        <w:rPr>
          <w:rFonts w:ascii="Times New Roman" w:hAnsi="Times New Roman" w:cs="Times New Roman"/>
          <w:sz w:val="28"/>
          <w:szCs w:val="28"/>
        </w:rPr>
        <w:t>нность населения к концу года?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303911" w:rsidRPr="0075427E" w:rsidRDefault="00303911" w:rsidP="00D51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303911" w:rsidRPr="0075427E" w:rsidRDefault="00303911" w:rsidP="007542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11" w:rsidRPr="0075427E" w:rsidRDefault="00303911" w:rsidP="0075427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03911" w:rsidRPr="0075427E" w:rsidRDefault="00303911" w:rsidP="0075427E">
      <w:pPr>
        <w:rPr>
          <w:rFonts w:ascii="Times New Roman" w:hAnsi="Times New Roman" w:cs="Times New Roman"/>
          <w:sz w:val="28"/>
          <w:szCs w:val="28"/>
        </w:rPr>
      </w:pPr>
    </w:p>
    <w:sectPr w:rsidR="00303911" w:rsidRPr="0075427E" w:rsidSect="00463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230"/>
    <w:multiLevelType w:val="hybridMultilevel"/>
    <w:tmpl w:val="C098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27D"/>
    <w:rsid w:val="001412BF"/>
    <w:rsid w:val="00175F89"/>
    <w:rsid w:val="001F0169"/>
    <w:rsid w:val="00227428"/>
    <w:rsid w:val="002739FF"/>
    <w:rsid w:val="002B17BB"/>
    <w:rsid w:val="00303911"/>
    <w:rsid w:val="00372A2C"/>
    <w:rsid w:val="003B3C7A"/>
    <w:rsid w:val="00424164"/>
    <w:rsid w:val="0046351E"/>
    <w:rsid w:val="00481D8E"/>
    <w:rsid w:val="004F0086"/>
    <w:rsid w:val="00533F7A"/>
    <w:rsid w:val="0058510E"/>
    <w:rsid w:val="00651FED"/>
    <w:rsid w:val="00654DAA"/>
    <w:rsid w:val="006E2DC9"/>
    <w:rsid w:val="0075427E"/>
    <w:rsid w:val="007662D0"/>
    <w:rsid w:val="00865A37"/>
    <w:rsid w:val="008C41A7"/>
    <w:rsid w:val="0092027D"/>
    <w:rsid w:val="009904C7"/>
    <w:rsid w:val="00A77FEE"/>
    <w:rsid w:val="00AA3305"/>
    <w:rsid w:val="00AE58ED"/>
    <w:rsid w:val="00C04DA9"/>
    <w:rsid w:val="00C12106"/>
    <w:rsid w:val="00D461C4"/>
    <w:rsid w:val="00D513C0"/>
    <w:rsid w:val="00E710F5"/>
    <w:rsid w:val="00FB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1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2"/>
    <w:uiPriority w:val="99"/>
    <w:locked/>
    <w:rsid w:val="0092027D"/>
    <w:rPr>
      <w:sz w:val="28"/>
      <w:szCs w:val="28"/>
      <w:shd w:val="clear" w:color="auto" w:fill="FFFFFF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92027D"/>
    <w:rPr>
      <w:b/>
      <w:bCs/>
      <w:sz w:val="28"/>
      <w:szCs w:val="28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92027D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customStyle="1" w:styleId="21">
    <w:name w:val="Основной текст (2)"/>
    <w:basedOn w:val="Normal"/>
    <w:link w:val="20"/>
    <w:uiPriority w:val="99"/>
    <w:rsid w:val="0092027D"/>
    <w:pPr>
      <w:widowControl w:val="0"/>
      <w:shd w:val="clear" w:color="auto" w:fill="FFFFFF"/>
      <w:spacing w:before="120" w:after="240" w:line="341" w:lineRule="exact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3B3C7A"/>
    <w:pPr>
      <w:ind w:left="720"/>
    </w:pPr>
  </w:style>
  <w:style w:type="paragraph" w:styleId="NoSpacing">
    <w:name w:val="No Spacing"/>
    <w:uiPriority w:val="99"/>
    <w:qFormat/>
    <w:rsid w:val="00372A2C"/>
    <w:rPr>
      <w:rFonts w:cs="Calibri"/>
      <w:sz w:val="24"/>
      <w:szCs w:val="24"/>
    </w:rPr>
  </w:style>
  <w:style w:type="paragraph" w:customStyle="1" w:styleId="1">
    <w:name w:val="Без интервала1"/>
    <w:uiPriority w:val="99"/>
    <w:rsid w:val="00372A2C"/>
    <w:rPr>
      <w:rFonts w:cs="Calibri"/>
    </w:rPr>
  </w:style>
  <w:style w:type="character" w:customStyle="1" w:styleId="FontStyle31">
    <w:name w:val="Font Style31"/>
    <w:basedOn w:val="DefaultParagraphFont"/>
    <w:uiPriority w:val="99"/>
    <w:rsid w:val="00372A2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DefaultParagraphFont"/>
    <w:uiPriority w:val="99"/>
    <w:rsid w:val="00372A2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6</Pages>
  <Words>1590</Words>
  <Characters>9067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tank</dc:creator>
  <cp:keywords/>
  <dc:description/>
  <cp:lastModifiedBy>Guest</cp:lastModifiedBy>
  <cp:revision>11</cp:revision>
  <dcterms:created xsi:type="dcterms:W3CDTF">2017-09-21T15:20:00Z</dcterms:created>
  <dcterms:modified xsi:type="dcterms:W3CDTF">2017-10-12T10:00:00Z</dcterms:modified>
</cp:coreProperties>
</file>